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2F3" w:rsidRPr="008978B2" w:rsidRDefault="007312F3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7312F3" w:rsidRPr="008978B2" w:rsidRDefault="007312F3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12.01.2017</w:t>
      </w:r>
    </w:p>
    <w:p w:rsidR="007312F3" w:rsidRPr="008978B2" w:rsidRDefault="007312F3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 (Ay) : </w:t>
      </w:r>
    </w:p>
    <w:p w:rsidR="007312F3" w:rsidRPr="007D35E4" w:rsidRDefault="007312F3" w:rsidP="007D35E4">
      <w:pPr>
        <w:pStyle w:val="NoSpacing"/>
        <w:rPr>
          <w:rFonts w:ascii="Comic Sans MS" w:hAnsi="Comic Sans MS"/>
          <w:sz w:val="20"/>
          <w:szCs w:val="20"/>
        </w:rPr>
      </w:pPr>
      <w:r w:rsidRPr="007D35E4">
        <w:rPr>
          <w:rFonts w:ascii="Comic Sans MS" w:hAnsi="Comic Sans MS"/>
          <w:sz w:val="20"/>
          <w:szCs w:val="20"/>
        </w:rPr>
        <w:t xml:space="preserve">Öğretmenin adı: </w:t>
      </w:r>
    </w:p>
    <w:p w:rsidR="007312F3" w:rsidRDefault="007312F3" w:rsidP="00B222A8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7312F3" w:rsidRPr="008978B2" w:rsidRDefault="007312F3" w:rsidP="00B222A8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7312F3" w:rsidRDefault="007312F3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7312F3" w:rsidRPr="008978B2" w:rsidRDefault="007312F3" w:rsidP="001768DA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</w:t>
      </w:r>
      <w:r>
        <w:rPr>
          <w:rFonts w:ascii="Comic Sans MS" w:hAnsi="Comic Sans MS"/>
          <w:sz w:val="20"/>
          <w:szCs w:val="20"/>
        </w:rPr>
        <w:t xml:space="preserve">ocuklar güler yüzle karşılanır. </w:t>
      </w:r>
      <w:r w:rsidRPr="008978B2">
        <w:rPr>
          <w:rFonts w:ascii="Comic Sans MS" w:hAnsi="Comic Sans MS"/>
          <w:sz w:val="20"/>
          <w:szCs w:val="20"/>
        </w:rPr>
        <w:t>Nasıl oldukları sorularak kısaca sohbet edilir. Çocuklara hangi öğrenme merkezine geçecekleri sorulup kararsız olanlara rehberlik edilir. Öğrenme merkezini seçen çocuk ilgisi doğrultusunda etkinliğini sürdürür.</w:t>
      </w:r>
    </w:p>
    <w:p w:rsidR="007312F3" w:rsidRPr="008978B2" w:rsidRDefault="007312F3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7312F3" w:rsidRPr="008978B2" w:rsidRDefault="007312F3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7312F3" w:rsidRDefault="007312F3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7312F3" w:rsidRPr="008978B2" w:rsidRDefault="007312F3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7312F3" w:rsidRDefault="007312F3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7312F3" w:rsidRPr="008978B2" w:rsidRDefault="007312F3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7312F3" w:rsidRPr="008978B2" w:rsidRDefault="007312F3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“ACİL DURUM TELEFONLARI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müzik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7312F3" w:rsidRPr="008978B2" w:rsidRDefault="007312F3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7312F3" w:rsidRDefault="007312F3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7312F3" w:rsidRDefault="007312F3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7312F3" w:rsidRPr="008978B2" w:rsidRDefault="007312F3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7312F3" w:rsidRPr="008978B2" w:rsidRDefault="007312F3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7312F3" w:rsidRPr="008978B2" w:rsidRDefault="007312F3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7312F3" w:rsidRPr="008978B2" w:rsidRDefault="007312F3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7312F3" w:rsidRDefault="007312F3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7312F3" w:rsidRDefault="007312F3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7312F3" w:rsidRDefault="007312F3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7312F3" w:rsidRPr="008978B2" w:rsidRDefault="007312F3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7312F3" w:rsidRDefault="007312F3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7312F3" w:rsidRPr="00EF689B" w:rsidRDefault="007312F3" w:rsidP="00EF689B"/>
    <w:p w:rsidR="007312F3" w:rsidRDefault="007312F3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7312F3" w:rsidRDefault="007312F3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7312F3" w:rsidRPr="00AD188D" w:rsidRDefault="007312F3" w:rsidP="001768DA">
      <w:pPr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ACİL DURUM TELEFONLARI</w:t>
      </w:r>
    </w:p>
    <w:p w:rsidR="007312F3" w:rsidRPr="00436F22" w:rsidRDefault="007312F3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Müzik  etkinliği </w:t>
      </w:r>
      <w:bookmarkStart w:id="0" w:name="_GoBack"/>
      <w:bookmarkEnd w:id="0"/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(Bireysel etkinli</w:t>
      </w:r>
      <w:r w:rsidRPr="00436F22">
        <w:rPr>
          <w:rFonts w:ascii="Comic Sans MS" w:hAnsi="Comic Sans MS"/>
          <w:bCs/>
          <w:sz w:val="20"/>
          <w:szCs w:val="20"/>
        </w:rPr>
        <w:t>k)</w:t>
      </w:r>
    </w:p>
    <w:p w:rsidR="007312F3" w:rsidRDefault="007312F3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</w:p>
    <w:p w:rsidR="007312F3" w:rsidRPr="00BB3A48" w:rsidRDefault="007312F3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06.4pt;margin-top:4.15pt;width:430.75pt;height:424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">
            <v:textbox>
              <w:txbxContent>
                <w:p w:rsidR="007312F3" w:rsidRDefault="007312F3" w:rsidP="003B30BC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7312F3" w:rsidRPr="00CD2569" w:rsidRDefault="007312F3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TELEFON</w:t>
                  </w:r>
                </w:p>
                <w:p w:rsidR="007312F3" w:rsidRPr="00CD2569" w:rsidRDefault="007312F3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Telefon zır zır çalıyor</w:t>
                  </w:r>
                </w:p>
                <w:p w:rsidR="007312F3" w:rsidRPr="00CD2569" w:rsidRDefault="007312F3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Kız kardeşim uyuyor</w:t>
                  </w:r>
                </w:p>
                <w:p w:rsidR="007312F3" w:rsidRPr="00CD2569" w:rsidRDefault="007312F3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Çok fazla meraklandım</w:t>
                  </w:r>
                </w:p>
                <w:p w:rsidR="007312F3" w:rsidRPr="00CD2569" w:rsidRDefault="007312F3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Acaba kimler arıyor</w:t>
                  </w:r>
                </w:p>
                <w:p w:rsidR="007312F3" w:rsidRPr="00CD2569" w:rsidRDefault="007312F3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Arıyor soruyor</w:t>
                  </w:r>
                </w:p>
                <w:p w:rsidR="007312F3" w:rsidRPr="00CD2569" w:rsidRDefault="007312F3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Bak telefon çalıyor</w:t>
                  </w:r>
                </w:p>
                <w:p w:rsidR="007312F3" w:rsidRDefault="007312F3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Zırrr…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……………Tekerlemesi söylenerek çocukların dikkati etkinliğe çekilir. Acil durum telefon numaraları söylenir.       AMBULANS İÇİN : 112       İTFAİYE İÇİN :110       POLİS İÇİN :155</w:t>
                  </w:r>
                </w:p>
                <w:p w:rsidR="007312F3" w:rsidRDefault="007312F3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312F3" w:rsidRDefault="007312F3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TELEFON şarkısı söylenir</w:t>
                  </w:r>
                </w:p>
                <w:p w:rsidR="007312F3" w:rsidRPr="00CD2569" w:rsidRDefault="007312F3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Telefonun delikleri içinde</w:t>
                  </w:r>
                </w:p>
                <w:p w:rsidR="007312F3" w:rsidRPr="00CD2569" w:rsidRDefault="007312F3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Ufak tefek parmakların yüzünden</w:t>
                  </w:r>
                </w:p>
                <w:p w:rsidR="007312F3" w:rsidRPr="00CD2569" w:rsidRDefault="007312F3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Ah bilseniz basımıza ne geldi</w:t>
                  </w:r>
                </w:p>
                <w:p w:rsidR="007312F3" w:rsidRPr="00CD2569" w:rsidRDefault="007312F3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Küçük kardeşimin yüzünden</w:t>
                  </w:r>
                </w:p>
                <w:p w:rsidR="007312F3" w:rsidRPr="00CD2569" w:rsidRDefault="007312F3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Babam evde yokken telefon eder</w:t>
                  </w:r>
                </w:p>
                <w:p w:rsidR="007312F3" w:rsidRPr="00CD2569" w:rsidRDefault="007312F3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Bütün şehri arar rahatsız eder</w:t>
                  </w:r>
                </w:p>
                <w:p w:rsidR="007312F3" w:rsidRPr="00CD2569" w:rsidRDefault="007312F3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Sayıları bilmez küçük yumurcak</w:t>
                  </w:r>
                </w:p>
                <w:p w:rsidR="007312F3" w:rsidRPr="00CD2569" w:rsidRDefault="007312F3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Bilmeyiz ne zaman akıllanacak</w:t>
                  </w:r>
                </w:p>
                <w:p w:rsidR="007312F3" w:rsidRPr="00CD2569" w:rsidRDefault="007312F3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112 den ambulans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geldi</w:t>
                  </w:r>
                </w:p>
                <w:p w:rsidR="007312F3" w:rsidRDefault="007312F3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110 dan itfaiye geldi</w:t>
                  </w:r>
                </w:p>
                <w:p w:rsidR="007312F3" w:rsidRPr="00CD2569" w:rsidRDefault="007312F3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155  den polisler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geldi</w:t>
                  </w:r>
                </w:p>
                <w:p w:rsidR="007312F3" w:rsidRDefault="007312F3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Kızdılar babımı alıp gittiler</w:t>
                  </w:r>
                </w:p>
                <w:p w:rsidR="007312F3" w:rsidRDefault="007312F3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312F3" w:rsidRDefault="007312F3" w:rsidP="00CD2569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Acil durum telefonlarını sadece ihtiyacımız olduğu zaman aramalıyız. Gereksiz yere meşgul etmemeliyiz yoksa gerçekten ihtiyacı olan insanları engellemiş oluruz.</w:t>
                  </w:r>
                </w:p>
                <w:p w:rsidR="007312F3" w:rsidRPr="00CD2569" w:rsidRDefault="007312F3" w:rsidP="00CD2569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Masalara geçilir acil durum ve telefonları ile ilgili çalışma sayfaları  yönergeye uygun yapılır.</w:t>
                  </w:r>
                </w:p>
                <w:p w:rsidR="007312F3" w:rsidRPr="00CD2569" w:rsidRDefault="007312F3" w:rsidP="00CD256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35pt;margin-top:4.15pt;width:294.75pt;height:424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">
            <v:textbox>
              <w:txbxContent>
                <w:p w:rsidR="007312F3" w:rsidRDefault="007312F3" w:rsidP="00E614B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14B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7312F3" w:rsidRDefault="007312F3" w:rsidP="00E614B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ÖZBAKIM BECERİLERİ</w:t>
                  </w:r>
                </w:p>
                <w:p w:rsidR="007312F3" w:rsidRPr="00312E45" w:rsidRDefault="007312F3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Kazanım 7: Kendini tehlikelerden ve kazalardan korur.</w:t>
                  </w:r>
                </w:p>
                <w:p w:rsidR="007312F3" w:rsidRPr="00312E45" w:rsidRDefault="007312F3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Tehlikeli olan durumları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Kendini tehlikelerden ve kazalardan korumak için yapılması gerekenleri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Temel güvenlik kurallarını bilir.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Tehlikeli olan durumlardan, kişilerden, alışkanlıklardan uzak durur.</w:t>
                  </w:r>
                </w:p>
                <w:p w:rsidR="007312F3" w:rsidRPr="00312E45" w:rsidRDefault="007312F3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Herhangi bir tehlike ve kaza anında yardım ister.</w:t>
                  </w:r>
                </w:p>
                <w:p w:rsidR="007312F3" w:rsidRPr="00312E45" w:rsidRDefault="007312F3" w:rsidP="00E614B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SOSYAL DUYGUSAL GELİŞİM</w:t>
                  </w:r>
                </w:p>
                <w:p w:rsidR="007312F3" w:rsidRPr="00312E45" w:rsidRDefault="007312F3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Kazanım 16: Toplumsal yaşamda bireylerin farklı rol ve görevleri olduğunu açıklar.</w:t>
                  </w:r>
                </w:p>
                <w:p w:rsidR="007312F3" w:rsidRDefault="007312F3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Toplumda farklı rol ve görevlere sahip kişiler olduğunu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Aynı kişinin farklı rol ve görevleri olduğunu söyler.</w:t>
                  </w:r>
                </w:p>
                <w:p w:rsidR="007312F3" w:rsidRPr="00312E45" w:rsidRDefault="007312F3" w:rsidP="00312E45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DİL GELİŞİMI</w:t>
                  </w:r>
                </w:p>
                <w:p w:rsidR="007312F3" w:rsidRPr="00312E45" w:rsidRDefault="007312F3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Kazanım 10: Görsel materyalleri okur.</w:t>
                  </w:r>
                </w:p>
                <w:p w:rsidR="007312F3" w:rsidRDefault="007312F3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materyalleri inceler.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materyalleri açıklar.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materyallerle ilgili sorular sorar.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materyallerle ilgili sorulara cevap verir. Görsel materyalleri kullanarak olay, öykü gibi kompozisyonlar oluşturur.</w:t>
                  </w:r>
                </w:p>
                <w:p w:rsidR="007312F3" w:rsidRPr="00312E45" w:rsidRDefault="007312F3" w:rsidP="00312E4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7312F3" w:rsidRPr="00BB3A48" w:rsidRDefault="007312F3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312F3" w:rsidRPr="00BB3A48" w:rsidRDefault="007312F3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7312F3" w:rsidRDefault="007312F3" w:rsidP="00890E89">
      <w:r>
        <w:rPr>
          <w:noProof/>
        </w:rPr>
        <w:pict>
          <v:shape id="Text Box 7" o:spid="_x0000_s1028" type="#_x0000_t202" style="position:absolute;margin-left:340.9pt;margin-top:-30pt;width:352.5pt;height:78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">
            <v:textbox>
              <w:txbxContent>
                <w:p w:rsidR="007312F3" w:rsidRDefault="007312F3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7312F3" w:rsidRPr="009322A4" w:rsidRDefault="007312F3" w:rsidP="00577E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Evde de acil durum telefonlarını hatırlatınız , ezberlemesine yardımcı olunuz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margin-left:-3.35pt;margin-top:-30pt;width:335.25pt;height:83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">
            <v:textbox>
              <w:txbxContent>
                <w:p w:rsidR="007312F3" w:rsidRDefault="007312F3" w:rsidP="00C36564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7312F3" w:rsidRPr="00C36564" w:rsidRDefault="007312F3" w:rsidP="00C3656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Karton rakamlar, polis itfaiye ambulans resimleri</w:t>
                  </w:r>
                </w:p>
                <w:p w:rsidR="007312F3" w:rsidRDefault="007312F3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7312F3" w:rsidRPr="00890E89" w:rsidRDefault="007312F3" w:rsidP="00AD188D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Acil durum</w:t>
                  </w:r>
                </w:p>
                <w:p w:rsidR="007312F3" w:rsidRPr="00436F22" w:rsidRDefault="007312F3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7312F3" w:rsidRPr="00436F22" w:rsidRDefault="007312F3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</w:p>
    <w:p w:rsidR="007312F3" w:rsidRDefault="007312F3" w:rsidP="00890E89"/>
    <w:p w:rsidR="007312F3" w:rsidRDefault="007312F3" w:rsidP="00890E89">
      <w:r>
        <w:rPr>
          <w:noProof/>
        </w:rPr>
        <w:pict>
          <v:shape id="Text Box 9" o:spid="_x0000_s1030" type="#_x0000_t202" style="position:absolute;margin-left:-3.35pt;margin-top:14.9pt;width:711pt;height:32.2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">
            <v:textbox>
              <w:txbxContent>
                <w:p w:rsidR="007312F3" w:rsidRPr="007706DB" w:rsidRDefault="007312F3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</w:p>
    <w:p w:rsidR="007312F3" w:rsidRDefault="007312F3" w:rsidP="00890E89"/>
    <w:p w:rsidR="007312F3" w:rsidRPr="00890E89" w:rsidRDefault="007312F3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7312F3" w:rsidRDefault="007312F3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Acil durum ne demek?</w:t>
      </w:r>
    </w:p>
    <w:p w:rsidR="007312F3" w:rsidRDefault="007312F3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Polisin telefon numarası kaç?</w:t>
      </w:r>
    </w:p>
    <w:p w:rsidR="007312F3" w:rsidRDefault="007312F3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Ambulansın telefon numarası kaç?</w:t>
      </w:r>
    </w:p>
    <w:p w:rsidR="007312F3" w:rsidRDefault="007312F3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İtfaiyenin telefon numarası kaç?</w:t>
      </w:r>
    </w:p>
    <w:p w:rsidR="007312F3" w:rsidRDefault="007312F3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Acil durum telefonları sürekli aranabilir?</w:t>
      </w:r>
    </w:p>
    <w:p w:rsidR="007312F3" w:rsidRDefault="007312F3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Eğitim seti   4.sayı/ 28.29.30.31. sayfalar </w:t>
      </w:r>
      <w:r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Pr="009322A4">
        <w:rPr>
          <w:rFonts w:ascii="Comic Sans MS" w:hAnsi="Comic Sans MS"/>
          <w:sz w:val="20"/>
          <w:szCs w:val="20"/>
        </w:rPr>
        <w:tab/>
      </w:r>
    </w:p>
    <w:p w:rsidR="007312F3" w:rsidRDefault="007312F3" w:rsidP="00B222A8"/>
    <w:p w:rsidR="007312F3" w:rsidRDefault="007312F3" w:rsidP="00B222A8"/>
    <w:p w:rsidR="007312F3" w:rsidRDefault="007312F3" w:rsidP="00B222A8"/>
    <w:sectPr w:rsidR="007312F3" w:rsidSect="00D77DC0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2F3" w:rsidRDefault="007312F3" w:rsidP="00806A98">
      <w:pPr>
        <w:spacing w:after="0" w:line="240" w:lineRule="auto"/>
      </w:pPr>
      <w:r>
        <w:separator/>
      </w:r>
    </w:p>
  </w:endnote>
  <w:endnote w:type="continuationSeparator" w:id="0">
    <w:p w:rsidR="007312F3" w:rsidRDefault="007312F3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2F3" w:rsidRDefault="007312F3">
    <w:pPr>
      <w:pStyle w:val="Footer"/>
    </w:pPr>
  </w:p>
  <w:p w:rsidR="007312F3" w:rsidRDefault="007312F3">
    <w:pPr>
      <w:pStyle w:val="Footer"/>
    </w:pPr>
  </w:p>
  <w:p w:rsidR="007312F3" w:rsidRDefault="007312F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2F3" w:rsidRDefault="007312F3" w:rsidP="00806A98">
      <w:pPr>
        <w:spacing w:after="0" w:line="240" w:lineRule="auto"/>
      </w:pPr>
      <w:r>
        <w:separator/>
      </w:r>
    </w:p>
  </w:footnote>
  <w:footnote w:type="continuationSeparator" w:id="0">
    <w:p w:rsidR="007312F3" w:rsidRDefault="007312F3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CB4B3C"/>
    <w:multiLevelType w:val="hybridMultilevel"/>
    <w:tmpl w:val="5EE84C64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8541BCA"/>
    <w:multiLevelType w:val="hybridMultilevel"/>
    <w:tmpl w:val="99B8B5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4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6"/>
  </w:num>
  <w:num w:numId="4">
    <w:abstractNumId w:val="6"/>
  </w:num>
  <w:num w:numId="5">
    <w:abstractNumId w:val="14"/>
  </w:num>
  <w:num w:numId="6">
    <w:abstractNumId w:val="0"/>
  </w:num>
  <w:num w:numId="7">
    <w:abstractNumId w:val="13"/>
  </w:num>
  <w:num w:numId="8">
    <w:abstractNumId w:val="10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2"/>
  </w:num>
  <w:num w:numId="14">
    <w:abstractNumId w:val="15"/>
  </w:num>
  <w:num w:numId="15">
    <w:abstractNumId w:val="9"/>
  </w:num>
  <w:num w:numId="16">
    <w:abstractNumId w:val="7"/>
  </w:num>
  <w:num w:numId="17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47414"/>
    <w:rsid w:val="000614C2"/>
    <w:rsid w:val="000867DE"/>
    <w:rsid w:val="000F3B1A"/>
    <w:rsid w:val="00113F35"/>
    <w:rsid w:val="00126263"/>
    <w:rsid w:val="00150544"/>
    <w:rsid w:val="0015787C"/>
    <w:rsid w:val="00165788"/>
    <w:rsid w:val="001768DA"/>
    <w:rsid w:val="0018560E"/>
    <w:rsid w:val="00195CDE"/>
    <w:rsid w:val="001A45E0"/>
    <w:rsid w:val="001A695A"/>
    <w:rsid w:val="001D0122"/>
    <w:rsid w:val="001F0B73"/>
    <w:rsid w:val="001F341C"/>
    <w:rsid w:val="001F4B0C"/>
    <w:rsid w:val="002134AD"/>
    <w:rsid w:val="00216154"/>
    <w:rsid w:val="002201E3"/>
    <w:rsid w:val="00230775"/>
    <w:rsid w:val="00245907"/>
    <w:rsid w:val="002A1BCC"/>
    <w:rsid w:val="002A519F"/>
    <w:rsid w:val="002B5687"/>
    <w:rsid w:val="002C40DB"/>
    <w:rsid w:val="002C4D8E"/>
    <w:rsid w:val="0030759F"/>
    <w:rsid w:val="00312E45"/>
    <w:rsid w:val="00382F38"/>
    <w:rsid w:val="003A2AC5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732A5"/>
    <w:rsid w:val="004767B1"/>
    <w:rsid w:val="004C5692"/>
    <w:rsid w:val="004C5BC8"/>
    <w:rsid w:val="004D71CA"/>
    <w:rsid w:val="004E21F3"/>
    <w:rsid w:val="004F21E0"/>
    <w:rsid w:val="004F353B"/>
    <w:rsid w:val="00501610"/>
    <w:rsid w:val="00504F68"/>
    <w:rsid w:val="00521BB8"/>
    <w:rsid w:val="00527203"/>
    <w:rsid w:val="005364CF"/>
    <w:rsid w:val="0057788E"/>
    <w:rsid w:val="00577EBE"/>
    <w:rsid w:val="0059067C"/>
    <w:rsid w:val="005B492E"/>
    <w:rsid w:val="005C3EC7"/>
    <w:rsid w:val="005C5442"/>
    <w:rsid w:val="005D35FA"/>
    <w:rsid w:val="006028C1"/>
    <w:rsid w:val="00606432"/>
    <w:rsid w:val="00606435"/>
    <w:rsid w:val="00633088"/>
    <w:rsid w:val="0064489B"/>
    <w:rsid w:val="006836CC"/>
    <w:rsid w:val="006B5B61"/>
    <w:rsid w:val="006D28C4"/>
    <w:rsid w:val="006D3A9A"/>
    <w:rsid w:val="006D6401"/>
    <w:rsid w:val="006D6FD2"/>
    <w:rsid w:val="007312F3"/>
    <w:rsid w:val="0074215C"/>
    <w:rsid w:val="00764F63"/>
    <w:rsid w:val="007706DB"/>
    <w:rsid w:val="0077795F"/>
    <w:rsid w:val="007D35E4"/>
    <w:rsid w:val="00801C8B"/>
    <w:rsid w:val="00806A98"/>
    <w:rsid w:val="008432E8"/>
    <w:rsid w:val="0085733F"/>
    <w:rsid w:val="008637FB"/>
    <w:rsid w:val="00890E89"/>
    <w:rsid w:val="008978B2"/>
    <w:rsid w:val="008B1E54"/>
    <w:rsid w:val="008B7296"/>
    <w:rsid w:val="008E20FE"/>
    <w:rsid w:val="0092742D"/>
    <w:rsid w:val="009319CC"/>
    <w:rsid w:val="009322A4"/>
    <w:rsid w:val="009367C8"/>
    <w:rsid w:val="00936867"/>
    <w:rsid w:val="00942E94"/>
    <w:rsid w:val="00954DBC"/>
    <w:rsid w:val="009A20AC"/>
    <w:rsid w:val="009A586A"/>
    <w:rsid w:val="009E7F56"/>
    <w:rsid w:val="00A0112F"/>
    <w:rsid w:val="00A10CBE"/>
    <w:rsid w:val="00A137A6"/>
    <w:rsid w:val="00A16277"/>
    <w:rsid w:val="00A62724"/>
    <w:rsid w:val="00A70267"/>
    <w:rsid w:val="00A85CB0"/>
    <w:rsid w:val="00A93841"/>
    <w:rsid w:val="00AD00DF"/>
    <w:rsid w:val="00AD188D"/>
    <w:rsid w:val="00AE611F"/>
    <w:rsid w:val="00B131D1"/>
    <w:rsid w:val="00B222A8"/>
    <w:rsid w:val="00B64698"/>
    <w:rsid w:val="00B67CE3"/>
    <w:rsid w:val="00BA482B"/>
    <w:rsid w:val="00BB3A48"/>
    <w:rsid w:val="00BC6104"/>
    <w:rsid w:val="00BE067A"/>
    <w:rsid w:val="00C110B3"/>
    <w:rsid w:val="00C36564"/>
    <w:rsid w:val="00C3789F"/>
    <w:rsid w:val="00C644FA"/>
    <w:rsid w:val="00C66B23"/>
    <w:rsid w:val="00C826C2"/>
    <w:rsid w:val="00C903B4"/>
    <w:rsid w:val="00CA20A7"/>
    <w:rsid w:val="00CD2569"/>
    <w:rsid w:val="00CE6E6F"/>
    <w:rsid w:val="00D21128"/>
    <w:rsid w:val="00D46582"/>
    <w:rsid w:val="00D617CD"/>
    <w:rsid w:val="00D77DC0"/>
    <w:rsid w:val="00D94A26"/>
    <w:rsid w:val="00E04C1B"/>
    <w:rsid w:val="00E1402F"/>
    <w:rsid w:val="00E4402B"/>
    <w:rsid w:val="00E47557"/>
    <w:rsid w:val="00E614B8"/>
    <w:rsid w:val="00E823BB"/>
    <w:rsid w:val="00E8439E"/>
    <w:rsid w:val="00E9611D"/>
    <w:rsid w:val="00EA59EF"/>
    <w:rsid w:val="00EC2677"/>
    <w:rsid w:val="00EC6C15"/>
    <w:rsid w:val="00ED34F9"/>
    <w:rsid w:val="00ED6BD1"/>
    <w:rsid w:val="00ED7DEF"/>
    <w:rsid w:val="00EE47F4"/>
    <w:rsid w:val="00EF1A06"/>
    <w:rsid w:val="00EF689B"/>
    <w:rsid w:val="00F12C2C"/>
    <w:rsid w:val="00F25426"/>
    <w:rsid w:val="00F300A9"/>
    <w:rsid w:val="00F41E99"/>
    <w:rsid w:val="00F53DE0"/>
    <w:rsid w:val="00F54E46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7B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/>
      <w:b/>
      <w:color w:val="365F91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/>
      <w:b/>
      <w:sz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/>
      <w:sz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uiPriority w:val="99"/>
    <w:rsid w:val="00BB3A48"/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06A98"/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06A98"/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/>
      <w:sz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hAnsi="Times New Roman"/>
      <w:sz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/>
      <w:sz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/>
      <w:sz w:val="20"/>
    </w:rPr>
  </w:style>
  <w:style w:type="paragraph" w:customStyle="1" w:styleId="amlcaocukPlan">
    <w:name w:val="Çamlıca Çocuk Plan"/>
    <w:basedOn w:val="Normal"/>
    <w:uiPriority w:val="99"/>
    <w:rsid w:val="00B222A8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cs="Calibri"/>
      <w:bCs/>
      <w:sz w:val="18"/>
      <w:szCs w:val="18"/>
    </w:rPr>
  </w:style>
  <w:style w:type="paragraph" w:customStyle="1" w:styleId="ListeParagraf2">
    <w:name w:val="Liste Paragraf2"/>
    <w:basedOn w:val="Normal"/>
    <w:uiPriority w:val="99"/>
    <w:rsid w:val="00B222A8"/>
    <w:pPr>
      <w:ind w:left="720"/>
      <w:contextualSpacing/>
    </w:pPr>
    <w:rPr>
      <w:noProof/>
      <w:lang w:eastAsia="en-US"/>
    </w:rPr>
  </w:style>
  <w:style w:type="character" w:customStyle="1" w:styleId="usercontent">
    <w:name w:val="usercontent"/>
    <w:uiPriority w:val="99"/>
    <w:rsid w:val="00B222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80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7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7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3</Pages>
  <Words>167</Words>
  <Characters>953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10</cp:revision>
  <dcterms:created xsi:type="dcterms:W3CDTF">2015-07-18T15:06:00Z</dcterms:created>
  <dcterms:modified xsi:type="dcterms:W3CDTF">2016-08-30T12:24:00Z</dcterms:modified>
</cp:coreProperties>
</file>